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4FC" w:rsidRDefault="00EF16B9" w:rsidP="001C2559">
      <w:pPr>
        <w:pStyle w:val="Heading1"/>
        <w:spacing w:before="0"/>
        <w:jc w:val="center"/>
        <w:rPr>
          <w:rFonts w:ascii="Khmer UI" w:hAnsi="Khmer UI" w:cs="Khmer UI"/>
          <w:b w:val="0"/>
          <w:color w:val="548DD4"/>
          <w:sz w:val="52"/>
          <w:szCs w:val="52"/>
          <w:lang w:val="en-GB"/>
        </w:rPr>
      </w:pPr>
      <w:bookmarkStart w:id="0" w:name="_Toc392097520"/>
      <w:bookmarkStart w:id="1" w:name="_GoBack"/>
      <w:bookmarkEnd w:id="1"/>
      <w:r w:rsidRPr="00286C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Danish </w:t>
      </w:r>
      <w:r w:rsidR="009546E4" w:rsidRPr="00286C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A</w:t>
      </w:r>
      <w:r w:rsidRPr="00286C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ccount </w:t>
      </w:r>
      <w:r w:rsidR="009546E4" w:rsidRPr="00286C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T</w:t>
      </w:r>
      <w:r w:rsidRPr="00286C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ransfer</w:t>
      </w:r>
    </w:p>
    <w:p w:rsidR="009F2410" w:rsidRPr="00286C55" w:rsidRDefault="00EF16B9" w:rsidP="001C2559">
      <w:pPr>
        <w:pStyle w:val="Heading1"/>
        <w:spacing w:before="0"/>
        <w:jc w:val="center"/>
        <w:rPr>
          <w:rFonts w:ascii="Khmer UI" w:hAnsi="Khmer UI" w:cs="Khmer UI"/>
          <w:b w:val="0"/>
          <w:color w:val="548DD4"/>
          <w:sz w:val="52"/>
          <w:szCs w:val="52"/>
          <w:lang w:val="en-GB"/>
        </w:rPr>
      </w:pPr>
      <w:r w:rsidRPr="00286C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 (Normal</w:t>
      </w:r>
      <w:r w:rsidR="009A44FC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, Same Day, Urgent</w:t>
      </w:r>
      <w:r w:rsidRPr="00286C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)</w:t>
      </w:r>
    </w:p>
    <w:bookmarkEnd w:id="0"/>
    <w:p w:rsidR="001C2559" w:rsidRDefault="001C2559" w:rsidP="001C2559">
      <w:pPr>
        <w:pStyle w:val="Heading1"/>
        <w:rPr>
          <w:rFonts w:ascii="Verdana" w:hAnsi="Verdana"/>
          <w:szCs w:val="28"/>
          <w:lang w:val="en-GB"/>
        </w:rPr>
      </w:pPr>
    </w:p>
    <w:p w:rsidR="001C2559" w:rsidRDefault="001C2559" w:rsidP="001C2559">
      <w:pPr>
        <w:pStyle w:val="Heading1"/>
        <w:rPr>
          <w:rFonts w:ascii="Verdana" w:hAnsi="Verdana"/>
          <w:szCs w:val="28"/>
          <w:lang w:val="en-GB"/>
        </w:rPr>
      </w:pPr>
    </w:p>
    <w:p w:rsidR="001C2559" w:rsidRPr="00E542E7" w:rsidRDefault="001C2559" w:rsidP="001C2559">
      <w:pPr>
        <w:pStyle w:val="Heading1"/>
        <w:rPr>
          <w:rFonts w:ascii="Verdana" w:hAnsi="Verdana"/>
          <w:lang w:val="en-GB"/>
        </w:rPr>
      </w:pPr>
      <w:r w:rsidRPr="00E542E7">
        <w:rPr>
          <w:rFonts w:ascii="Verdana" w:hAnsi="Verdana"/>
          <w:lang w:val="en-GB"/>
        </w:rPr>
        <w:t>Change log</w:t>
      </w:r>
    </w:p>
    <w:p w:rsidR="001C2559" w:rsidRPr="00E542E7" w:rsidRDefault="001C2559" w:rsidP="001C2559">
      <w:pPr>
        <w:rPr>
          <w:rFonts w:ascii="Verdana" w:hAnsi="Verdana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3521"/>
        <w:gridCol w:w="6096"/>
      </w:tblGrid>
      <w:tr w:rsidR="001C2559" w:rsidRPr="00E542E7" w:rsidTr="007E4636">
        <w:tc>
          <w:tcPr>
            <w:tcW w:w="4525" w:type="dxa"/>
            <w:shd w:val="clear" w:color="auto" w:fill="B6DDE8"/>
          </w:tcPr>
          <w:p w:rsidR="001C2559" w:rsidRPr="00B74FB2" w:rsidRDefault="001C2559" w:rsidP="003B627D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Version no.</w:t>
            </w:r>
          </w:p>
        </w:tc>
        <w:tc>
          <w:tcPr>
            <w:tcW w:w="3521" w:type="dxa"/>
            <w:shd w:val="clear" w:color="auto" w:fill="B6DDE8"/>
          </w:tcPr>
          <w:p w:rsidR="001C2559" w:rsidRPr="00B74FB2" w:rsidRDefault="001C2559" w:rsidP="003B627D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6096" w:type="dxa"/>
            <w:shd w:val="clear" w:color="auto" w:fill="B6DDE8"/>
          </w:tcPr>
          <w:p w:rsidR="001C2559" w:rsidRPr="00B74FB2" w:rsidRDefault="001C2559" w:rsidP="003B627D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Change</w:t>
            </w:r>
          </w:p>
        </w:tc>
      </w:tr>
      <w:tr w:rsidR="001C2559" w:rsidRPr="00E542E7" w:rsidTr="007E4636">
        <w:tc>
          <w:tcPr>
            <w:tcW w:w="4525" w:type="dxa"/>
          </w:tcPr>
          <w:p w:rsidR="001C2559" w:rsidRPr="00B74FB2" w:rsidRDefault="001C2559" w:rsidP="003B627D">
            <w:pPr>
              <w:spacing w:after="0" w:line="240" w:lineRule="auto"/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0.1</w:t>
            </w:r>
          </w:p>
        </w:tc>
        <w:tc>
          <w:tcPr>
            <w:tcW w:w="3521" w:type="dxa"/>
          </w:tcPr>
          <w:p w:rsidR="001C2559" w:rsidRPr="00B74FB2" w:rsidRDefault="001C2559" w:rsidP="003B627D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15</w:t>
            </w:r>
            <w:r w:rsidRPr="00B74FB2">
              <w:rPr>
                <w:rFonts w:ascii="Verdana" w:hAnsi="Verdana"/>
                <w:lang w:val="en-GB"/>
              </w:rPr>
              <w:t>.07.2014</w:t>
            </w:r>
          </w:p>
        </w:tc>
        <w:tc>
          <w:tcPr>
            <w:tcW w:w="6096" w:type="dxa"/>
          </w:tcPr>
          <w:p w:rsidR="001C2559" w:rsidRPr="00B74FB2" w:rsidRDefault="001C2559" w:rsidP="003B627D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New design</w:t>
            </w:r>
          </w:p>
        </w:tc>
      </w:tr>
      <w:tr w:rsidR="001C2559" w:rsidRPr="00574806" w:rsidTr="007E4636">
        <w:tc>
          <w:tcPr>
            <w:tcW w:w="4525" w:type="dxa"/>
          </w:tcPr>
          <w:p w:rsidR="001C2559" w:rsidRPr="00B74FB2" w:rsidRDefault="001C2559" w:rsidP="003B627D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0.2</w:t>
            </w:r>
          </w:p>
        </w:tc>
        <w:tc>
          <w:tcPr>
            <w:tcW w:w="3521" w:type="dxa"/>
          </w:tcPr>
          <w:p w:rsidR="001C2559" w:rsidRDefault="001C2559" w:rsidP="003B627D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29.10.2014</w:t>
            </w:r>
          </w:p>
        </w:tc>
        <w:tc>
          <w:tcPr>
            <w:tcW w:w="6096" w:type="dxa"/>
          </w:tcPr>
          <w:p w:rsidR="001C2559" w:rsidRDefault="001C2559" w:rsidP="003B627D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Remarks in English</w:t>
            </w:r>
          </w:p>
          <w:p w:rsidR="001C2559" w:rsidRDefault="001C2559" w:rsidP="003B627D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CGI rules added in Remarks</w:t>
            </w:r>
          </w:p>
          <w:p w:rsidR="001C2559" w:rsidRDefault="001C2559" w:rsidP="003B627D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Danish Clearing rules for addresses.</w:t>
            </w:r>
          </w:p>
          <w:p w:rsidR="00F66ED9" w:rsidRDefault="00F66ED9" w:rsidP="003B627D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“OR” Tags changed to “Required”</w:t>
            </w:r>
          </w:p>
        </w:tc>
      </w:tr>
      <w:tr w:rsidR="007E4636" w:rsidRPr="00574806" w:rsidTr="007E4636">
        <w:tc>
          <w:tcPr>
            <w:tcW w:w="4525" w:type="dxa"/>
          </w:tcPr>
          <w:p w:rsidR="007E4636" w:rsidRDefault="007E4636" w:rsidP="003B627D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0.3</w:t>
            </w:r>
          </w:p>
        </w:tc>
        <w:tc>
          <w:tcPr>
            <w:tcW w:w="3521" w:type="dxa"/>
          </w:tcPr>
          <w:p w:rsidR="007E4636" w:rsidRDefault="007E4636" w:rsidP="003B627D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22.03.2015</w:t>
            </w:r>
          </w:p>
        </w:tc>
        <w:tc>
          <w:tcPr>
            <w:tcW w:w="6096" w:type="dxa"/>
          </w:tcPr>
          <w:p w:rsidR="007E4636" w:rsidRDefault="007E4636" w:rsidP="007E4636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Conditional changed to Optional in gener</w:t>
            </w:r>
            <w:r w:rsidR="00A47CFC">
              <w:rPr>
                <w:rFonts w:ascii="Verdana" w:hAnsi="Verdana" w:cs="Arial"/>
                <w:bCs/>
                <w:kern w:val="32"/>
                <w:lang w:val="en-GB"/>
              </w:rPr>
              <w:t>a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l</w:t>
            </w:r>
          </w:p>
          <w:p w:rsidR="007E4636" w:rsidRDefault="007E4636" w:rsidP="007E4636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2.15 og 2.40 comments cancelled see rule 1 in rule appendix</w:t>
            </w:r>
          </w:p>
          <w:p w:rsidR="007E4636" w:rsidRDefault="007E4636" w:rsidP="007E4636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2.20 Account no. changed to “</w:t>
            </w:r>
            <w:r w:rsidR="008A653E">
              <w:rPr>
                <w:rFonts w:ascii="Verdana" w:hAnsi="Verdana" w:cs="Arial"/>
                <w:bCs/>
                <w:kern w:val="32"/>
                <w:lang w:val="en-GB"/>
              </w:rPr>
              <w:t xml:space="preserve">In DK 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Reg. no. and Account no. (14 char 4+10)”</w:t>
            </w:r>
          </w:p>
          <w:p w:rsidR="007E4636" w:rsidRPr="00D52A1D" w:rsidRDefault="007E4636" w:rsidP="007E4636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 w:rsidRPr="00E50DBD">
              <w:rPr>
                <w:rFonts w:ascii="Verdana" w:hAnsi="Verdana" w:cs="Arial"/>
                <w:bCs/>
                <w:kern w:val="32"/>
                <w:lang w:val="en-GB"/>
              </w:rPr>
              <w:t>2.21 BIC Changed from Required to Optional</w:t>
            </w:r>
          </w:p>
          <w:p w:rsidR="007E4636" w:rsidRDefault="007E4636" w:rsidP="007E4636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2.29 </w:t>
            </w:r>
            <w:r w:rsidR="008A653E">
              <w:rPr>
                <w:rFonts w:ascii="Verdana" w:hAnsi="Verdana" w:cs="Arial"/>
                <w:bCs/>
                <w:kern w:val="32"/>
                <w:lang w:val="en-GB"/>
              </w:rPr>
              <w:t>“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Unique </w:t>
            </w:r>
            <w:r w:rsidR="008A653E">
              <w:rPr>
                <w:rFonts w:ascii="Verdana" w:hAnsi="Verdana" w:cs="Arial"/>
                <w:bCs/>
                <w:kern w:val="32"/>
                <w:lang w:val="en-GB"/>
              </w:rPr>
              <w:t>for 90 days”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 changed to </w:t>
            </w:r>
            <w:r w:rsidR="008A653E">
              <w:rPr>
                <w:rFonts w:ascii="Verdana" w:hAnsi="Verdana" w:cs="Arial"/>
                <w:bCs/>
                <w:kern w:val="32"/>
                <w:lang w:val="en-GB"/>
              </w:rPr>
              <w:t>“S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enders account statement</w:t>
            </w:r>
            <w:r w:rsidR="008A653E">
              <w:rPr>
                <w:rFonts w:ascii="Verdana" w:hAnsi="Verdana" w:cs="Arial"/>
                <w:bCs/>
                <w:kern w:val="32"/>
                <w:lang w:val="en-GB"/>
              </w:rPr>
              <w:t>”</w:t>
            </w:r>
          </w:p>
          <w:p w:rsidR="007E4636" w:rsidRDefault="007E4636" w:rsidP="007E4636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2.37 Changed from Optional to Required</w:t>
            </w:r>
          </w:p>
          <w:p w:rsidR="007E4636" w:rsidRDefault="007E4636" w:rsidP="007E4636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2.77 Changed from Required to Optional</w:t>
            </w:r>
          </w:p>
          <w:p w:rsidR="007E4636" w:rsidRDefault="007E4636" w:rsidP="003B627D">
            <w:pPr>
              <w:spacing w:after="0" w:line="240" w:lineRule="auto"/>
              <w:rPr>
                <w:rFonts w:ascii="Verdana" w:hAnsi="Verdana"/>
                <w:lang w:val="en-GB"/>
              </w:rPr>
            </w:pPr>
          </w:p>
        </w:tc>
      </w:tr>
    </w:tbl>
    <w:p w:rsidR="001C2559" w:rsidRPr="00E542E7" w:rsidRDefault="001C2559" w:rsidP="001C2559">
      <w:pPr>
        <w:rPr>
          <w:rFonts w:ascii="Verdana" w:hAnsi="Verdana"/>
          <w:lang w:val="en-GB"/>
        </w:rPr>
      </w:pPr>
    </w:p>
    <w:p w:rsidR="001C2559" w:rsidRDefault="001C2559" w:rsidP="001C2559">
      <w:pPr>
        <w:pStyle w:val="Heading1"/>
        <w:rPr>
          <w:rFonts w:ascii="Verdana" w:hAnsi="Verdana"/>
          <w:szCs w:val="28"/>
          <w:lang w:val="en-GB"/>
        </w:rPr>
      </w:pPr>
    </w:p>
    <w:p w:rsidR="001C2559" w:rsidRDefault="001C2559" w:rsidP="001C2559">
      <w:pPr>
        <w:pStyle w:val="Heading1"/>
        <w:rPr>
          <w:rFonts w:ascii="Verdana" w:hAnsi="Verdana"/>
          <w:szCs w:val="28"/>
          <w:lang w:val="en-GB"/>
        </w:rPr>
      </w:pPr>
    </w:p>
    <w:p w:rsidR="001C2559" w:rsidRPr="005A4F44" w:rsidRDefault="001C2559" w:rsidP="001C2559">
      <w:pPr>
        <w:pStyle w:val="Heading1"/>
        <w:rPr>
          <w:rFonts w:ascii="Verdana" w:hAnsi="Verdana"/>
          <w:szCs w:val="28"/>
          <w:lang w:val="en-GB"/>
        </w:rPr>
      </w:pPr>
      <w:r w:rsidRPr="005A4F44">
        <w:rPr>
          <w:rFonts w:ascii="Verdana" w:hAnsi="Verdana"/>
          <w:szCs w:val="28"/>
          <w:lang w:val="en-GB"/>
        </w:rPr>
        <w:t xml:space="preserve">Explanation on format usage </w:t>
      </w:r>
    </w:p>
    <w:p w:rsidR="001C2559" w:rsidRDefault="001C2559" w:rsidP="001C2559">
      <w:pPr>
        <w:rPr>
          <w:rFonts w:ascii="Verdana" w:hAnsi="Verdana" w:cs="Arial"/>
          <w:sz w:val="20"/>
          <w:szCs w:val="20"/>
          <w:lang w:val="en-GB"/>
        </w:rPr>
      </w:pPr>
    </w:p>
    <w:p w:rsidR="001C2559" w:rsidRPr="005A4F44" w:rsidRDefault="001C2559" w:rsidP="001C2559">
      <w:pPr>
        <w:rPr>
          <w:rFonts w:ascii="Verdana" w:hAnsi="Verdana" w:cs="Arial"/>
          <w:sz w:val="20"/>
          <w:szCs w:val="20"/>
          <w:lang w:val="en-GB"/>
        </w:rPr>
      </w:pPr>
      <w:r w:rsidRPr="005A4F44">
        <w:rPr>
          <w:rFonts w:ascii="Verdana" w:hAnsi="Verdana" w:cs="Arial"/>
          <w:sz w:val="20"/>
          <w:szCs w:val="20"/>
          <w:lang w:val="en-GB"/>
        </w:rPr>
        <w:t>The table below explains the usage of the columns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9497"/>
      </w:tblGrid>
      <w:tr w:rsidR="001C2559" w:rsidRPr="005A4F44" w:rsidTr="003B627D">
        <w:trPr>
          <w:trHeight w:val="442"/>
        </w:trPr>
        <w:tc>
          <w:tcPr>
            <w:tcW w:w="2518" w:type="dxa"/>
            <w:shd w:val="clear" w:color="auto" w:fill="DAEEF3"/>
            <w:vAlign w:val="center"/>
          </w:tcPr>
          <w:p w:rsidR="001C2559" w:rsidRPr="005A4F44" w:rsidRDefault="001C2559" w:rsidP="003B627D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Column Header</w:t>
            </w:r>
          </w:p>
        </w:tc>
        <w:tc>
          <w:tcPr>
            <w:tcW w:w="9497" w:type="dxa"/>
            <w:shd w:val="clear" w:color="auto" w:fill="DAEEF3"/>
            <w:vAlign w:val="center"/>
          </w:tcPr>
          <w:p w:rsidR="001C2559" w:rsidRPr="005A4F44" w:rsidRDefault="001C2559" w:rsidP="003B627D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Contents</w:t>
            </w:r>
          </w:p>
        </w:tc>
      </w:tr>
      <w:tr w:rsidR="001C2559" w:rsidRPr="005A4F44" w:rsidTr="003B627D">
        <w:tc>
          <w:tcPr>
            <w:tcW w:w="2518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ISO Index No.</w:t>
            </w:r>
          </w:p>
        </w:tc>
        <w:tc>
          <w:tcPr>
            <w:tcW w:w="9497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The index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.001.03 </w:t>
            </w:r>
          </w:p>
        </w:tc>
      </w:tr>
      <w:tr w:rsidR="001C2559" w:rsidRPr="005A4F44" w:rsidTr="003B627D">
        <w:tc>
          <w:tcPr>
            <w:tcW w:w="2518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Or</w:t>
            </w:r>
          </w:p>
        </w:tc>
        <w:tc>
          <w:tcPr>
            <w:tcW w:w="9497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Select one or the other, but not both</w:t>
            </w:r>
          </w:p>
        </w:tc>
      </w:tr>
      <w:tr w:rsidR="001C2559" w:rsidRPr="005A4F44" w:rsidTr="003B627D">
        <w:tc>
          <w:tcPr>
            <w:tcW w:w="2518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</w:t>
            </w:r>
          </w:p>
        </w:tc>
        <w:tc>
          <w:tcPr>
            <w:tcW w:w="9497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1C2559" w:rsidRPr="005A4F44" w:rsidTr="003B627D">
        <w:tc>
          <w:tcPr>
            <w:tcW w:w="2518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</w:t>
            </w:r>
          </w:p>
        </w:tc>
        <w:tc>
          <w:tcPr>
            <w:tcW w:w="9497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 Name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1C2559" w:rsidRPr="005A4F44" w:rsidTr="003B627D">
        <w:tc>
          <w:tcPr>
            <w:tcW w:w="2518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Mult.</w:t>
            </w:r>
          </w:p>
        </w:tc>
        <w:tc>
          <w:tcPr>
            <w:tcW w:w="9497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[0..1] : Element is optional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br/>
              <w:t>[1..1] : Element is required</w:t>
            </w:r>
          </w:p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[0..n] : Optional with unlimited repetition</w:t>
            </w:r>
          </w:p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[1..n] : Required with unlimited repetition</w:t>
            </w:r>
          </w:p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</w:p>
        </w:tc>
      </w:tr>
      <w:tr w:rsidR="001C2559" w:rsidRPr="005A4F44" w:rsidTr="003B627D">
        <w:tc>
          <w:tcPr>
            <w:tcW w:w="2518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Type</w:t>
            </w:r>
          </w:p>
        </w:tc>
        <w:tc>
          <w:tcPr>
            <w:tcW w:w="9497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Description of all data type and components used</w:t>
            </w:r>
          </w:p>
        </w:tc>
      </w:tr>
      <w:tr w:rsidR="001C2559" w:rsidRPr="005A4F44" w:rsidTr="003B627D">
        <w:tc>
          <w:tcPr>
            <w:tcW w:w="2518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Attribute</w:t>
            </w:r>
          </w:p>
        </w:tc>
        <w:tc>
          <w:tcPr>
            <w:tcW w:w="9497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CGI attributes </w:t>
            </w:r>
          </w:p>
        </w:tc>
      </w:tr>
      <w:tr w:rsidR="001C2559" w:rsidRPr="00A41FE7" w:rsidTr="003B627D">
        <w:tc>
          <w:tcPr>
            <w:tcW w:w="2518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Rules</w:t>
            </w:r>
          </w:p>
        </w:tc>
        <w:tc>
          <w:tcPr>
            <w:tcW w:w="9497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CGI rules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(Appendix)  ex.: “R1” means Rule number 1</w:t>
            </w:r>
          </w:p>
        </w:tc>
      </w:tr>
      <w:tr w:rsidR="001C2559" w:rsidRPr="005A4F44" w:rsidTr="003B627D">
        <w:tc>
          <w:tcPr>
            <w:tcW w:w="2518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</w:t>
            </w:r>
          </w:p>
        </w:tc>
        <w:tc>
          <w:tcPr>
            <w:tcW w:w="9497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 on  how to use Message Item</w:t>
            </w:r>
          </w:p>
        </w:tc>
      </w:tr>
      <w:tr w:rsidR="001C2559" w:rsidRPr="005A4F44" w:rsidTr="003B627D">
        <w:tc>
          <w:tcPr>
            <w:tcW w:w="2518" w:type="dxa"/>
            <w:shd w:val="clear" w:color="auto" w:fill="92CDDC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1C2559" w:rsidRPr="005A4F44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</w:t>
            </w:r>
          </w:p>
        </w:tc>
      </w:tr>
      <w:tr w:rsidR="001C2559" w:rsidRPr="005A4F44" w:rsidTr="003B627D">
        <w:tc>
          <w:tcPr>
            <w:tcW w:w="2518" w:type="dxa"/>
            <w:shd w:val="clear" w:color="auto" w:fill="B6DDE8"/>
          </w:tcPr>
          <w:p w:rsidR="001C2559" w:rsidRPr="00A7053D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1C2559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++</w:t>
            </w:r>
          </w:p>
        </w:tc>
      </w:tr>
      <w:tr w:rsidR="001C2559" w:rsidRPr="005A4F44" w:rsidTr="003B627D">
        <w:tc>
          <w:tcPr>
            <w:tcW w:w="2518" w:type="dxa"/>
            <w:shd w:val="clear" w:color="auto" w:fill="B6DDE8"/>
          </w:tcPr>
          <w:p w:rsidR="001C2559" w:rsidRPr="00A7053D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US" w:eastAsia="da-DK"/>
              </w:rPr>
              <w:t>Adresses in generel</w:t>
            </w:r>
          </w:p>
        </w:tc>
        <w:tc>
          <w:tcPr>
            <w:tcW w:w="9497" w:type="dxa"/>
          </w:tcPr>
          <w:p w:rsidR="001C2559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Tags for adresses must be structured data </w:t>
            </w:r>
            <w:r w:rsidRPr="000B2C1F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or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adresslines</w:t>
            </w:r>
          </w:p>
          <w:p w:rsidR="001C2559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If data in both structured data and adresslines, then structured data will be chosen.</w:t>
            </w:r>
          </w:p>
          <w:p w:rsidR="001C2559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In generel structured data is preferred</w:t>
            </w:r>
          </w:p>
          <w:p w:rsidR="001C2559" w:rsidRDefault="001C2559" w:rsidP="003B627D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If data in adresslines  the Danish Clearing system needs 5 lines each 35 char. </w:t>
            </w:r>
          </w:p>
        </w:tc>
      </w:tr>
    </w:tbl>
    <w:p w:rsidR="00244821" w:rsidRPr="001C2559" w:rsidRDefault="00244821" w:rsidP="009F2410">
      <w:pPr>
        <w:rPr>
          <w:rFonts w:ascii="Verdana" w:hAnsi="Verdana" w:cs="Arial"/>
          <w:sz w:val="16"/>
          <w:szCs w:val="16"/>
          <w:lang w:val="en-US"/>
        </w:rPr>
      </w:pPr>
    </w:p>
    <w:tbl>
      <w:tblPr>
        <w:tblW w:w="1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15"/>
        <w:gridCol w:w="569"/>
        <w:gridCol w:w="3969"/>
        <w:gridCol w:w="1701"/>
        <w:gridCol w:w="709"/>
        <w:gridCol w:w="1843"/>
        <w:gridCol w:w="1701"/>
        <w:gridCol w:w="2835"/>
        <w:gridCol w:w="2504"/>
      </w:tblGrid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GB"/>
              </w:rPr>
              <w:lastRenderedPageBreak/>
              <w:br w:type="page"/>
            </w: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ISO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Index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5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Or</w:t>
            </w:r>
          </w:p>
        </w:tc>
        <w:tc>
          <w:tcPr>
            <w:tcW w:w="39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Message Item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XML Tag</w:t>
            </w:r>
          </w:p>
        </w:tc>
        <w:tc>
          <w:tcPr>
            <w:tcW w:w="709" w:type="dxa"/>
            <w:shd w:val="clear" w:color="auto" w:fill="DAEEF3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Mult.</w:t>
            </w:r>
          </w:p>
        </w:tc>
        <w:tc>
          <w:tcPr>
            <w:tcW w:w="1843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Attribute</w:t>
            </w:r>
          </w:p>
        </w:tc>
        <w:tc>
          <w:tcPr>
            <w:tcW w:w="283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Rules</w:t>
            </w:r>
          </w:p>
        </w:tc>
        <w:tc>
          <w:tcPr>
            <w:tcW w:w="2504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Remarks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Bank Connect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GroupHeade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GrpHdr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2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5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Dublet kontrol 3 mdr.</w:t>
            </w: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1C2559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ormat</w:t>
            </w:r>
            <w:r>
              <w:rPr>
                <w:rFonts w:ascii="Verdana" w:hAnsi="Verdana" w:cs="Arial"/>
                <w:sz w:val="16"/>
                <w:szCs w:val="16"/>
              </w:rPr>
              <w:t>:</w:t>
            </w:r>
          </w:p>
          <w:p w:rsidR="009F2410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YYYY-MM-DDThh:mm:ss.sss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</w:p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Te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12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1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1C2559" w:rsidRPr="001C2559" w:rsidTr="0019270C">
        <w:tc>
          <w:tcPr>
            <w:tcW w:w="815" w:type="dxa"/>
            <w:shd w:val="clear" w:color="auto" w:fill="DAEEF3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C2559" w:rsidRPr="00244821" w:rsidRDefault="002C7409" w:rsidP="001C255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C2559" w:rsidRDefault="001C2559" w:rsidP="001C255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1C2559" w:rsidRPr="00760316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1C2559" w:rsidRPr="00244821" w:rsidTr="0019270C">
        <w:tc>
          <w:tcPr>
            <w:tcW w:w="815" w:type="dxa"/>
            <w:shd w:val="clear" w:color="auto" w:fill="DAEEF3"/>
          </w:tcPr>
          <w:p w:rsidR="001C2559" w:rsidRPr="001C2559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C2559" w:rsidRPr="001C2559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ind w:right="7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C2559" w:rsidRPr="00244821" w:rsidRDefault="001C2559" w:rsidP="001C2559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C2559" w:rsidRPr="00244821" w:rsidTr="0019270C">
        <w:tc>
          <w:tcPr>
            <w:tcW w:w="815" w:type="dxa"/>
            <w:shd w:val="clear" w:color="auto" w:fill="DAEEF3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</w:tcPr>
          <w:p w:rsidR="001C2559" w:rsidRPr="00574806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C2559" w:rsidRPr="00244821" w:rsidTr="0019270C">
        <w:tc>
          <w:tcPr>
            <w:tcW w:w="815" w:type="dxa"/>
            <w:shd w:val="clear" w:color="auto" w:fill="DAEEF3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1C2559" w:rsidRDefault="001C2559" w:rsidP="001C2559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66ED9" w:rsidRPr="00244821" w:rsidRDefault="00F66ED9" w:rsidP="001C2559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504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C2559" w:rsidRPr="001C2559" w:rsidTr="0019270C">
        <w:tc>
          <w:tcPr>
            <w:tcW w:w="815" w:type="dxa"/>
            <w:shd w:val="clear" w:color="auto" w:fill="DAEEF3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C2559" w:rsidRPr="00877EAD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 w:cs="Arial"/>
                <w:sz w:val="16"/>
                <w:szCs w:val="16"/>
                <w:lang w:val="en-US"/>
              </w:rPr>
              <w:t>Unique Id of the customer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1C2559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1C2559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8455D" w:rsidRPr="00244821" w:rsidTr="0019270C">
        <w:tc>
          <w:tcPr>
            <w:tcW w:w="815" w:type="dxa"/>
            <w:shd w:val="clear" w:color="auto" w:fill="DAEEF3"/>
          </w:tcPr>
          <w:p w:rsidR="00A8455D" w:rsidRPr="001C2559" w:rsidRDefault="00A8455D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8455D" w:rsidRPr="001C2559" w:rsidRDefault="00A8455D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8455D" w:rsidRPr="00244821" w:rsidRDefault="00A8455D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+++++++Code</w:t>
            </w:r>
          </w:p>
        </w:tc>
        <w:tc>
          <w:tcPr>
            <w:tcW w:w="1701" w:type="dxa"/>
          </w:tcPr>
          <w:p w:rsidR="00A8455D" w:rsidRPr="00244821" w:rsidRDefault="00A8455D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&lt;Cd&gt;</w:t>
            </w:r>
          </w:p>
        </w:tc>
        <w:tc>
          <w:tcPr>
            <w:tcW w:w="709" w:type="dxa"/>
          </w:tcPr>
          <w:p w:rsidR="00A8455D" w:rsidRPr="00244821" w:rsidRDefault="00A8455D" w:rsidP="0024482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[1..1]</w:t>
            </w:r>
          </w:p>
        </w:tc>
        <w:tc>
          <w:tcPr>
            <w:tcW w:w="1843" w:type="dxa"/>
          </w:tcPr>
          <w:p w:rsidR="00A8455D" w:rsidRPr="00244821" w:rsidRDefault="00A8455D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</w:p>
        </w:tc>
        <w:tc>
          <w:tcPr>
            <w:tcW w:w="1701" w:type="dxa"/>
          </w:tcPr>
          <w:p w:rsidR="00A8455D" w:rsidRPr="00244821" w:rsidRDefault="00A8455D" w:rsidP="00A8455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A8455D" w:rsidRPr="00244821" w:rsidRDefault="00FF3954" w:rsidP="00A8455D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Name of the identification scheme, in a coded form as published in an external list.</w:t>
            </w:r>
          </w:p>
        </w:tc>
        <w:tc>
          <w:tcPr>
            <w:tcW w:w="2504" w:type="dxa"/>
          </w:tcPr>
          <w:p w:rsidR="00A8455D" w:rsidRPr="00A8455D" w:rsidRDefault="00A8455D" w:rsidP="00DE28B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8455D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“CUST”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2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ide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ini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1C2559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  <w:noWrap/>
            <w:tcMar>
              <w:left w:w="108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1C2559" w:rsidRPr="001161B0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Must be unique 90 days.</w:t>
            </w:r>
          </w:p>
          <w:p w:rsidR="009F2410" w:rsidRPr="001C2559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1C2559" w:rsidRPr="001C2559" w:rsidTr="0019270C">
        <w:tc>
          <w:tcPr>
            <w:tcW w:w="815" w:type="dxa"/>
            <w:shd w:val="clear" w:color="auto" w:fill="DAEEF3"/>
          </w:tcPr>
          <w:p w:rsidR="001C2559" w:rsidRPr="001C2559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  <w:shd w:val="clear" w:color="auto" w:fill="B6DDE8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1C2559" w:rsidRPr="003F56F2" w:rsidRDefault="001C2559" w:rsidP="001C255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1C2559" w:rsidRPr="003F56F2" w:rsidRDefault="001C2559" w:rsidP="001C255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1C2559" w:rsidRPr="001C2559" w:rsidRDefault="001C2559" w:rsidP="001C255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   </w:t>
            </w:r>
            <w:r w:rsidRPr="001C2559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”TRF” </w:t>
            </w:r>
          </w:p>
          <w:p w:rsidR="001C2559" w:rsidRDefault="001C2559" w:rsidP="001C255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1C2559" w:rsidRPr="002568DE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R2</w:t>
            </w:r>
          </w:p>
          <w:p w:rsidR="001C2559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If 2.2 is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“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TRF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”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, then 2.27 is not allowed.</w:t>
            </w:r>
          </w:p>
          <w:p w:rsidR="001C2559" w:rsidRDefault="001C2559" w:rsidP="001C255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1C2559" w:rsidRDefault="001C2559" w:rsidP="001C2559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1C2559" w:rsidRDefault="001C2559" w:rsidP="001C2559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TRF and 2.79 is not present, then 2.80 must be present</w:t>
            </w:r>
          </w:p>
          <w:p w:rsidR="001C2559" w:rsidRDefault="001C2559" w:rsidP="001C255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1C2559" w:rsidRDefault="001C2559" w:rsidP="001C255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1C2559" w:rsidRDefault="001C2559" w:rsidP="001C255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1C2559" w:rsidRPr="003F56F2" w:rsidRDefault="001C2559" w:rsidP="001C255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1C2559" w:rsidRPr="00244821" w:rsidTr="0019270C">
        <w:tc>
          <w:tcPr>
            <w:tcW w:w="815" w:type="dxa"/>
            <w:shd w:val="clear" w:color="auto" w:fill="DAEEF3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1C2559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504" w:type="dxa"/>
            <w:shd w:val="clear" w:color="auto" w:fill="B6DDE8"/>
          </w:tcPr>
          <w:p w:rsidR="001C2559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</w:t>
            </w:r>
          </w:p>
          <w:p w:rsidR="001C2559" w:rsidRPr="00C725CA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If 2.6 is present, then 2.31 is not allowed</w:t>
            </w:r>
          </w:p>
        </w:tc>
      </w:tr>
      <w:tr w:rsidR="001C2559" w:rsidRPr="00244821" w:rsidTr="0019270C">
        <w:tc>
          <w:tcPr>
            <w:tcW w:w="815" w:type="dxa"/>
            <w:shd w:val="clear" w:color="auto" w:fill="DAEEF3"/>
          </w:tcPr>
          <w:p w:rsidR="001C2559" w:rsidRPr="001C2559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Pr="001C2559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Pr="00244821" w:rsidRDefault="002C740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Default="001C2559" w:rsidP="001C2559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1C2559" w:rsidRPr="00244821" w:rsidRDefault="001C2559" w:rsidP="001C2559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504" w:type="dxa"/>
          </w:tcPr>
          <w:p w:rsidR="001C2559" w:rsidRPr="00143547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Default  </w:t>
            </w:r>
          </w:p>
          <w:p w:rsidR="001C2559" w:rsidRPr="00143547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“NORM”</w:t>
            </w: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 (normal)</w:t>
            </w:r>
          </w:p>
          <w:p w:rsidR="001C2559" w:rsidRPr="00143547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Default="001C2559" w:rsidP="001C255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1C2559" w:rsidRPr="00143547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before="2" w:after="0" w:line="182" w:lineRule="exact"/>
              <w:ind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66ED9" w:rsidRDefault="00F66ED9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39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6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A44FC" w:rsidRPr="00244821" w:rsidRDefault="009A44FC" w:rsidP="009A44FC">
            <w:pPr>
              <w:spacing w:before="1"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9A44F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Standard:</w:t>
            </w: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9A44F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 </w:t>
            </w:r>
            <w:r w:rsidRPr="001C2559">
              <w:rPr>
                <w:rFonts w:ascii="Verdana" w:hAnsi="Verdana" w:cs="Arial"/>
                <w:b/>
                <w:spacing w:val="-1"/>
                <w:sz w:val="16"/>
                <w:szCs w:val="16"/>
                <w:lang w:val="de-DE"/>
              </w:rPr>
              <w:t>NUR</w:t>
            </w:r>
            <w:r w:rsidRPr="001C2559">
              <w:rPr>
                <w:rFonts w:ascii="Verdana" w:hAnsi="Verdana" w:cs="Arial"/>
                <w:b/>
                <w:sz w:val="16"/>
                <w:szCs w:val="16"/>
                <w:lang w:val="de-DE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  <w:t xml:space="preserve"> </w:t>
            </w:r>
          </w:p>
          <w:p w:rsidR="009A44FC" w:rsidRDefault="009A44FC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A44FC" w:rsidRPr="001C2559" w:rsidRDefault="009A44FC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  <w:r w:rsidRPr="001C2559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Normal:</w:t>
            </w:r>
          </w:p>
          <w:p w:rsidR="009F2410" w:rsidRDefault="009A44FC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Data accepted and ignored</w:t>
            </w:r>
          </w:p>
          <w:p w:rsidR="009A44FC" w:rsidRDefault="009A44FC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A44FC" w:rsidRPr="001C2559" w:rsidRDefault="009A44FC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  <w:r w:rsidRPr="001C2559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Same Day:</w:t>
            </w:r>
          </w:p>
          <w:p w:rsidR="009A44FC" w:rsidRDefault="009A44FC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Data accepted and ignored</w:t>
            </w:r>
          </w:p>
          <w:p w:rsidR="009A44FC" w:rsidRDefault="009A44FC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1C2559" w:rsidRDefault="009A44FC" w:rsidP="00DE28B6">
            <w:pPr>
              <w:spacing w:before="1" w:after="0" w:line="240" w:lineRule="exac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1C2559">
              <w:rPr>
                <w:rFonts w:ascii="Verdana" w:hAnsi="Verdana"/>
                <w:b/>
                <w:sz w:val="16"/>
                <w:szCs w:val="16"/>
                <w:lang w:val="en-US"/>
              </w:rPr>
              <w:t>Urgent:</w:t>
            </w:r>
          </w:p>
          <w:p w:rsidR="009A44FC" w:rsidRPr="00244821" w:rsidRDefault="009A44FC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“URNS”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546E4" w:rsidRDefault="009546E4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546E4" w:rsidRDefault="009546E4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3" w:after="0" w:line="22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5" w:right="5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</w:p>
        </w:tc>
        <w:tc>
          <w:tcPr>
            <w:tcW w:w="2504" w:type="dxa"/>
          </w:tcPr>
          <w:p w:rsidR="001C2559" w:rsidRDefault="001C2559" w:rsidP="001C255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1C2559" w:rsidRDefault="001C2559" w:rsidP="001C255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1C2559" w:rsidRDefault="001C2559" w:rsidP="001C255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1C2559" w:rsidRDefault="001C2559" w:rsidP="001C255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1C2559" w:rsidRDefault="001C2559" w:rsidP="001C255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37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:rsidR="001C2559" w:rsidRDefault="001C2559" w:rsidP="001C255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1C2559" w:rsidRDefault="001C2559" w:rsidP="001C2559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9A44FC" w:rsidRDefault="009A44FC" w:rsidP="009A44FC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1C2559" w:rsidRDefault="001C2559" w:rsidP="009A44FC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A44FC" w:rsidRPr="001C2559" w:rsidRDefault="009A44FC" w:rsidP="009A44FC">
            <w:pPr>
              <w:spacing w:after="0" w:line="179" w:lineRule="exact"/>
              <w:ind w:left="95" w:right="-20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  <w:r w:rsidRPr="001C2559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Normal:</w:t>
            </w:r>
          </w:p>
          <w:p w:rsidR="009A44FC" w:rsidRDefault="009A44FC" w:rsidP="009A44FC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“ONCL”</w:t>
            </w:r>
          </w:p>
          <w:p w:rsidR="009A44FC" w:rsidRDefault="009A44FC" w:rsidP="009A44FC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A44FC" w:rsidRPr="001C2559" w:rsidRDefault="009A44FC" w:rsidP="009A44FC">
            <w:pPr>
              <w:spacing w:after="0" w:line="179" w:lineRule="exact"/>
              <w:ind w:left="95" w:right="-20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  <w:r w:rsidRPr="001C2559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Same Day:</w:t>
            </w:r>
          </w:p>
          <w:p w:rsidR="009A44FC" w:rsidRDefault="009A44FC" w:rsidP="009A44FC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“SDCL”</w:t>
            </w:r>
          </w:p>
          <w:p w:rsidR="009A44FC" w:rsidRDefault="009A44FC" w:rsidP="009A44FC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A44FC" w:rsidRPr="001C2559" w:rsidRDefault="009A44FC" w:rsidP="009A44FC">
            <w:pPr>
              <w:spacing w:before="1" w:after="0" w:line="240" w:lineRule="exac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1C2559">
              <w:rPr>
                <w:rFonts w:ascii="Verdana" w:hAnsi="Verdana"/>
                <w:b/>
                <w:sz w:val="16"/>
                <w:szCs w:val="16"/>
                <w:lang w:val="en-US"/>
              </w:rPr>
              <w:t>Urgent:</w:t>
            </w:r>
          </w:p>
          <w:p w:rsidR="009A44FC" w:rsidRDefault="009A44FC" w:rsidP="009A44FC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Data accepted and ignored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1" w:after="0" w:line="26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9F2410" w:rsidRPr="00244821" w:rsidRDefault="009F2410" w:rsidP="00DE28B6">
            <w:pPr>
              <w:spacing w:before="1" w:after="0" w:line="239" w:lineRule="auto"/>
              <w:ind w:left="95" w:right="16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4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7326DD" w:rsidRDefault="007326DD" w:rsidP="007326DD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EE6CCC" w:rsidRPr="009A7B53" w:rsidRDefault="00EE6CCC" w:rsidP="00EE6CCC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     “</w:t>
            </w:r>
            <w:r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:rsidR="00EE6CCC" w:rsidRDefault="00EE6CCC" w:rsidP="007326DD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9F2410" w:rsidRPr="00244821" w:rsidRDefault="009F2410" w:rsidP="000E5EB2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+Reque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Reqd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21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1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genera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1C2559" w:rsidRPr="00A22653" w:rsidRDefault="001C2559" w:rsidP="001C255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equested execution date when the payment will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be processed</w:t>
            </w:r>
            <w:r w:rsidRPr="00A61A2C">
              <w:rPr>
                <w:sz w:val="16"/>
                <w:szCs w:val="16"/>
                <w:lang w:val="en-US"/>
              </w:rPr>
              <w:t xml:space="preserve">  </w:t>
            </w:r>
          </w:p>
          <w:p w:rsidR="009F2410" w:rsidRPr="001C2559" w:rsidRDefault="009F2410" w:rsidP="00DE28B6">
            <w:pPr>
              <w:spacing w:after="0" w:line="240" w:lineRule="auto"/>
              <w:ind w:left="95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1C2559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mo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C2559" w:rsidRPr="00244821" w:rsidTr="0019270C">
        <w:tc>
          <w:tcPr>
            <w:tcW w:w="815" w:type="dxa"/>
            <w:shd w:val="clear" w:color="auto" w:fill="DAEEF3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C2559" w:rsidRPr="00244821" w:rsidRDefault="002C7409" w:rsidP="001C255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C2559" w:rsidRPr="00244821" w:rsidRDefault="001C2559" w:rsidP="001C2559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1C2559" w:rsidRPr="00244821" w:rsidRDefault="001C2559" w:rsidP="001C2559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C2559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1C2559" w:rsidRDefault="001C2559" w:rsidP="001C255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Adresses: See 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f</w:t>
            </w:r>
          </w:p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“Explanation on format usage” page 4</w:t>
            </w:r>
          </w:p>
        </w:tc>
      </w:tr>
      <w:tr w:rsidR="001C2559" w:rsidRPr="00244821" w:rsidTr="0019270C">
        <w:tc>
          <w:tcPr>
            <w:tcW w:w="815" w:type="dxa"/>
            <w:shd w:val="clear" w:color="auto" w:fill="DAEEF3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C2559" w:rsidRPr="00244821" w:rsidRDefault="002C7409" w:rsidP="001C255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C2559" w:rsidRPr="00244821" w:rsidRDefault="001C2559" w:rsidP="001C2559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C2559" w:rsidRPr="00244821" w:rsidTr="0019270C">
        <w:tc>
          <w:tcPr>
            <w:tcW w:w="815" w:type="dxa"/>
            <w:shd w:val="clear" w:color="auto" w:fill="DAEEF3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C2559" w:rsidRPr="00244821" w:rsidRDefault="001C2559" w:rsidP="001C255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C2559" w:rsidRPr="00244821" w:rsidRDefault="002C7409" w:rsidP="001C255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C2559" w:rsidRPr="00244821" w:rsidRDefault="001C2559" w:rsidP="001C2559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1C2559" w:rsidRPr="00244821" w:rsidRDefault="001C2559" w:rsidP="001C2559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C2559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1C2559" w:rsidRPr="00244821" w:rsidRDefault="001C2559" w:rsidP="001C255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65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1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1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109" w:right="90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109" w:right="1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 for IBAN or BBAN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F66ED9" w:rsidRPr="00244821" w:rsidRDefault="00F66ED9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”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2D9C" w:rsidRPr="008A653E" w:rsidTr="0019270C">
        <w:tc>
          <w:tcPr>
            <w:tcW w:w="815" w:type="dxa"/>
            <w:shd w:val="clear" w:color="auto" w:fill="auto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3F2D9C" w:rsidRPr="00244821" w:rsidRDefault="00F66ED9" w:rsidP="003F2D9C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3F2D9C" w:rsidRPr="00244821" w:rsidRDefault="003F2D9C" w:rsidP="003F2D9C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714137" w:rsidRDefault="00714137" w:rsidP="0071413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 xml:space="preserve">Reg.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no. + </w:t>
            </w: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>Account no.</w:t>
            </w:r>
          </w:p>
          <w:p w:rsidR="003F2D9C" w:rsidRPr="008A653E" w:rsidRDefault="00064FB1" w:rsidP="0071413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In DK 1</w:t>
            </w:r>
            <w:r w:rsidR="00714137">
              <w:rPr>
                <w:rFonts w:ascii="Verdana" w:hAnsi="Verdana" w:cs="Arial"/>
                <w:sz w:val="16"/>
                <w:szCs w:val="16"/>
                <w:lang w:val="en-US"/>
              </w:rPr>
              <w:t>4 char (4+10)</w:t>
            </w:r>
          </w:p>
        </w:tc>
      </w:tr>
      <w:tr w:rsidR="003F2D9C" w:rsidRPr="00244821" w:rsidTr="0019270C">
        <w:tc>
          <w:tcPr>
            <w:tcW w:w="815" w:type="dxa"/>
            <w:shd w:val="clear" w:color="auto" w:fill="auto"/>
          </w:tcPr>
          <w:p w:rsidR="003F2D9C" w:rsidRPr="008A653E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2D9C" w:rsidRPr="008A653E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2D9C" w:rsidRPr="00244821" w:rsidRDefault="002C7409" w:rsidP="003F2D9C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66ED9" w:rsidRPr="00244821" w:rsidRDefault="00F66ED9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504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2D9C" w:rsidRPr="00244821" w:rsidTr="0019270C">
        <w:tc>
          <w:tcPr>
            <w:tcW w:w="815" w:type="dxa"/>
            <w:shd w:val="clear" w:color="auto" w:fill="auto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2D9C" w:rsidRPr="00244821" w:rsidRDefault="002C7409" w:rsidP="003F2D9C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  <w:p w:rsidR="00F66ED9" w:rsidRPr="00244821" w:rsidRDefault="00F66ED9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504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2D9C" w:rsidRPr="007326DD" w:rsidTr="0019270C">
        <w:tc>
          <w:tcPr>
            <w:tcW w:w="815" w:type="dxa"/>
            <w:shd w:val="clear" w:color="auto" w:fill="auto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F2D9C" w:rsidRPr="00244821" w:rsidRDefault="002C7409" w:rsidP="003F2D9C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3F2D9C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     ”BBAN”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7326DD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7326DD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7326DD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2C7409" w:rsidP="00EB016E">
            <w:pPr>
              <w:spacing w:after="0" w:line="240" w:lineRule="auto"/>
              <w:ind w:right="51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5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F2D9C" w:rsidRDefault="003F2D9C" w:rsidP="003F2D9C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Currency code</w:t>
            </w:r>
          </w:p>
          <w:p w:rsidR="009F2410" w:rsidRPr="00244821" w:rsidRDefault="003F2D9C" w:rsidP="003F2D9C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Debet account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 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59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714137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6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20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ier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7326DD" w:rsidRPr="00244821" w:rsidRDefault="007326DD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3F2D9C" w:rsidRPr="00244821" w:rsidTr="0019270C">
        <w:tc>
          <w:tcPr>
            <w:tcW w:w="815" w:type="dxa"/>
            <w:shd w:val="clear" w:color="auto" w:fill="DAEEF3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 +</w:t>
            </w:r>
          </w:p>
        </w:tc>
        <w:tc>
          <w:tcPr>
            <w:tcW w:w="569" w:type="dxa"/>
            <w:shd w:val="clear" w:color="auto" w:fill="B6DDE8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3F2D9C" w:rsidRPr="00244821" w:rsidRDefault="002C7409" w:rsidP="003F2D9C">
            <w:pPr>
              <w:spacing w:after="0" w:line="240" w:lineRule="auto"/>
              <w:ind w:right="17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17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unless 2.70 on credit 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3F2D9C" w:rsidRPr="00244821" w:rsidTr="0019270C">
        <w:tc>
          <w:tcPr>
            <w:tcW w:w="815" w:type="dxa"/>
            <w:shd w:val="clear" w:color="auto" w:fill="DAEEF3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2D9C" w:rsidRPr="00244821" w:rsidRDefault="002C7409" w:rsidP="003F2D9C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3F2D9C" w:rsidRPr="00244821" w:rsidTr="0019270C">
        <w:tc>
          <w:tcPr>
            <w:tcW w:w="815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2D9C" w:rsidRPr="00244821" w:rsidRDefault="002C7409" w:rsidP="003F2D9C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3F2D9C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3F2D9C" w:rsidRPr="00244821" w:rsidTr="0019270C">
        <w:tc>
          <w:tcPr>
            <w:tcW w:w="815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2D9C" w:rsidRPr="00244821" w:rsidRDefault="002C7409" w:rsidP="003F2D9C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2D9C" w:rsidRPr="00244821" w:rsidTr="0019270C">
        <w:tc>
          <w:tcPr>
            <w:tcW w:w="815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2D9C" w:rsidRPr="00244821" w:rsidRDefault="002C7409" w:rsidP="003F2D9C">
            <w:pPr>
              <w:spacing w:after="0" w:line="240" w:lineRule="auto"/>
              <w:ind w:right="6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Default="003F2D9C" w:rsidP="003F2D9C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66ED9" w:rsidRPr="00244821" w:rsidRDefault="00F66ED9" w:rsidP="003F2D9C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504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2D9C" w:rsidRPr="00244821" w:rsidTr="0019270C">
        <w:tc>
          <w:tcPr>
            <w:tcW w:w="815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2D9C" w:rsidRPr="00244821" w:rsidRDefault="002C7409" w:rsidP="003F2D9C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3F2D9C" w:rsidRDefault="003F2D9C" w:rsidP="003F2D9C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  <w:p w:rsidR="00F66ED9" w:rsidRPr="00244821" w:rsidRDefault="00F66ED9" w:rsidP="003F2D9C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504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2D9C" w:rsidRPr="00244821" w:rsidTr="0019270C">
        <w:tc>
          <w:tcPr>
            <w:tcW w:w="815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++++TownName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&lt;TwnNm&gt;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[0..1]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Max35Text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3F2D9C" w:rsidRPr="00244821" w:rsidRDefault="002C7409" w:rsidP="003F2D9C">
            <w:pPr>
              <w:spacing w:after="0" w:line="240" w:lineRule="auto"/>
              <w:ind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Name of a built-up area, with defined boundaries, and a local government.</w:t>
            </w:r>
          </w:p>
        </w:tc>
        <w:tc>
          <w:tcPr>
            <w:tcW w:w="2504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2D9C" w:rsidRPr="00244821" w:rsidTr="0019270C">
        <w:tc>
          <w:tcPr>
            <w:tcW w:w="815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F2D9C" w:rsidRPr="00244821" w:rsidRDefault="002C7409" w:rsidP="003F2D9C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2D9C" w:rsidRPr="00244821" w:rsidTr="0019270C">
        <w:tc>
          <w:tcPr>
            <w:tcW w:w="815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2D9C" w:rsidRPr="00244821" w:rsidRDefault="002C7409" w:rsidP="003F2D9C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3F2D9C" w:rsidRPr="00244821" w:rsidRDefault="003F2D9C" w:rsidP="003F2D9C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3F2D9C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F66ED9" w:rsidRDefault="00F66ED9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2C740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3F2D9C" w:rsidRPr="003F2D9C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F2D9C"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will be used for all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51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3F2D9C" w:rsidRDefault="003F2D9C" w:rsidP="003F2D9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56DE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g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ic</w:t>
            </w:r>
          </w:p>
          <w:p w:rsidR="009F2410" w:rsidRPr="00244821" w:rsidRDefault="009F2410" w:rsidP="00DE28B6">
            <w:pPr>
              <w:spacing w:after="0" w:line="240" w:lineRule="auto"/>
              <w:ind w:left="109" w:right="1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a</w:t>
            </w:r>
          </w:p>
          <w:p w:rsidR="009F2410" w:rsidRPr="00244821" w:rsidRDefault="009F2410" w:rsidP="00DE28B6">
            <w:pPr>
              <w:spacing w:after="0" w:line="240" w:lineRule="auto"/>
              <w:ind w:left="97" w:right="6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2D9C" w:rsidRPr="00244821" w:rsidTr="0019270C">
        <w:tc>
          <w:tcPr>
            <w:tcW w:w="815" w:type="dxa"/>
            <w:shd w:val="clear" w:color="auto" w:fill="DAEEF3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2D9C" w:rsidRDefault="003F2D9C" w:rsidP="003F2D9C">
            <w:pPr>
              <w:spacing w:after="0" w:line="240" w:lineRule="auto"/>
              <w:ind w:left="97"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F66ED9" w:rsidRPr="00244821" w:rsidRDefault="002C7409" w:rsidP="00F66ED9">
            <w:pPr>
              <w:spacing w:after="0" w:line="240" w:lineRule="auto"/>
              <w:ind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50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3F2D9C" w:rsidRPr="00244821" w:rsidRDefault="003F2D9C" w:rsidP="003F2D9C">
            <w:pPr>
              <w:spacing w:after="0" w:line="240" w:lineRule="auto"/>
              <w:ind w:left="97" w:right="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is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3F2D9C" w:rsidRPr="00244821" w:rsidRDefault="003F2D9C" w:rsidP="003F2D9C">
            <w:pPr>
              <w:spacing w:after="0" w:line="240" w:lineRule="auto"/>
              <w:ind w:left="97" w:right="3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evera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714137" w:rsidRDefault="00714137" w:rsidP="0071413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Senders account statement</w:t>
            </w:r>
          </w:p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3F2D9C" w:rsidRPr="003F2D9C" w:rsidTr="0019270C">
        <w:tc>
          <w:tcPr>
            <w:tcW w:w="815" w:type="dxa"/>
            <w:shd w:val="clear" w:color="auto" w:fill="DAEEF3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-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3F2D9C" w:rsidRPr="00244821" w:rsidRDefault="003F2D9C" w:rsidP="003F2D9C">
            <w:pPr>
              <w:spacing w:after="0" w:line="240" w:lineRule="auto"/>
              <w:ind w:left="97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This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hanged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ire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o-en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in.</w:t>
            </w:r>
          </w:p>
        </w:tc>
        <w:tc>
          <w:tcPr>
            <w:tcW w:w="2504" w:type="dxa"/>
          </w:tcPr>
          <w:p w:rsidR="003F2D9C" w:rsidRPr="003F2D9C" w:rsidRDefault="003F2D9C" w:rsidP="003F2D9C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3F2D9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Unique for 90 days</w:t>
            </w:r>
          </w:p>
          <w:p w:rsidR="003F2D9C" w:rsidRPr="00DE76DE" w:rsidRDefault="003F2D9C" w:rsidP="003F2D9C">
            <w:pPr>
              <w:spacing w:after="0" w:line="240" w:lineRule="auto"/>
              <w:rPr>
                <w:lang w:val="en-US"/>
              </w:rPr>
            </w:pPr>
            <w:r w:rsidRPr="00DE76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3F2D9C" w:rsidRPr="00244821" w:rsidTr="0019270C">
        <w:tc>
          <w:tcPr>
            <w:tcW w:w="815" w:type="dxa"/>
            <w:shd w:val="clear" w:color="auto" w:fill="DAEEF3"/>
          </w:tcPr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3F2D9C" w:rsidRPr="00244821" w:rsidRDefault="003F2D9C" w:rsidP="003F2D9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2D9C" w:rsidRPr="00244821" w:rsidRDefault="003F2D9C" w:rsidP="003F2D9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2D9C" w:rsidRPr="00244821" w:rsidRDefault="002C7409" w:rsidP="003F2D9C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3F2D9C" w:rsidRPr="00244821" w:rsidRDefault="003F2D9C" w:rsidP="003F2D9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</w:tcPr>
          <w:p w:rsidR="003F2D9C" w:rsidRPr="00A22653" w:rsidRDefault="003F2D9C" w:rsidP="003F2D9C">
            <w:pPr>
              <w:pStyle w:val="Default"/>
              <w:rPr>
                <w:lang w:val="en-US"/>
              </w:rPr>
            </w:pPr>
            <w:r w:rsidRPr="00427C4D">
              <w:rPr>
                <w:rFonts w:ascii="Verdana" w:hAnsi="Verdana"/>
                <w:sz w:val="16"/>
                <w:szCs w:val="16"/>
                <w:lang w:val="en-US"/>
              </w:rPr>
              <w:t xml:space="preserve">Required at either Payment or Transaction Level, but should not be present at both levels. </w:t>
            </w:r>
            <w:r w:rsidRPr="0088257F">
              <w:rPr>
                <w:rFonts w:ascii="Verdana" w:hAnsi="Verdana"/>
                <w:sz w:val="16"/>
                <w:szCs w:val="16"/>
                <w:lang w:val="en-US"/>
              </w:rPr>
              <w:t>Recommended usage is at Payment level.</w:t>
            </w:r>
          </w:p>
        </w:tc>
      </w:tr>
      <w:tr w:rsidR="009F2410" w:rsidRPr="00183F3E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D411D3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If present then value in tag 2.7 is overruled </w:t>
            </w:r>
          </w:p>
          <w:p w:rsidR="009F2410" w:rsidRPr="00183F3E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2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936CB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36CB9" w:rsidRDefault="00936CB9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2C740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936CB9" w:rsidRDefault="00936CB9" w:rsidP="00936CB9">
            <w:pPr>
              <w:spacing w:after="0" w:line="240" w:lineRule="auto"/>
              <w:ind w:left="97" w:right="7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936CB9">
            <w:pPr>
              <w:spacing w:after="0" w:line="240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D411D3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8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7326DD" w:rsidRDefault="007326DD" w:rsidP="007326DD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7326DD" w:rsidRPr="00183F3E" w:rsidRDefault="007326DD" w:rsidP="007326DD">
            <w:pPr>
              <w:spacing w:after="0" w:line="179" w:lineRule="exact"/>
              <w:ind w:left="95" w:right="-20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  <w:r w:rsidRPr="00183F3E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Normal:</w:t>
            </w:r>
          </w:p>
          <w:p w:rsidR="007326DD" w:rsidRDefault="007326DD" w:rsidP="007326DD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Data accepted and ignored</w:t>
            </w:r>
          </w:p>
          <w:p w:rsidR="007326DD" w:rsidRDefault="007326DD" w:rsidP="007326DD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7326DD" w:rsidRPr="00183F3E" w:rsidRDefault="007326DD" w:rsidP="007326DD">
            <w:pPr>
              <w:spacing w:after="0" w:line="179" w:lineRule="exact"/>
              <w:ind w:left="95" w:right="-20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  <w:r w:rsidRPr="00183F3E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Same Day:</w:t>
            </w:r>
          </w:p>
          <w:p w:rsidR="007326DD" w:rsidRDefault="007326DD" w:rsidP="007326DD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Data accepted and ignored</w:t>
            </w:r>
          </w:p>
          <w:p w:rsidR="007326DD" w:rsidRDefault="007326DD" w:rsidP="007326DD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7326DD" w:rsidRPr="00183F3E" w:rsidRDefault="007326DD" w:rsidP="007326DD">
            <w:pPr>
              <w:spacing w:before="1" w:after="0" w:line="240" w:lineRule="exac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183F3E">
              <w:rPr>
                <w:rFonts w:ascii="Verdana" w:hAnsi="Verdana"/>
                <w:b/>
                <w:sz w:val="16"/>
                <w:szCs w:val="16"/>
                <w:lang w:val="en-US"/>
              </w:rPr>
              <w:t>Urgent:</w:t>
            </w:r>
          </w:p>
          <w:p w:rsidR="007326DD" w:rsidRPr="00244821" w:rsidRDefault="007326DD" w:rsidP="007326DD">
            <w:pPr>
              <w:spacing w:before="1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“URNS”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66ED9" w:rsidRPr="00244821" w:rsidRDefault="00F66ED9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936CB9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44821" w:rsidRDefault="00244821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71413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</w:t>
            </w:r>
          </w:p>
          <w:p w:rsidR="00183F3E" w:rsidRPr="00D411D3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12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183F3E" w:rsidRDefault="00183F3E" w:rsidP="00183F3E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:rsidR="00183F3E" w:rsidRDefault="00183F3E" w:rsidP="00936CB9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36CB9" w:rsidRPr="00183F3E" w:rsidRDefault="00936CB9" w:rsidP="00936CB9">
            <w:pPr>
              <w:spacing w:after="0" w:line="179" w:lineRule="exact"/>
              <w:ind w:left="95" w:right="-20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  <w:r w:rsidRPr="00183F3E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Normal:</w:t>
            </w:r>
          </w:p>
          <w:p w:rsidR="00936CB9" w:rsidRDefault="00936CB9" w:rsidP="00936CB9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“ONCL”</w:t>
            </w:r>
          </w:p>
          <w:p w:rsidR="00936CB9" w:rsidRDefault="00936CB9" w:rsidP="00936CB9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36CB9" w:rsidRPr="00183F3E" w:rsidRDefault="00936CB9" w:rsidP="00936CB9">
            <w:pPr>
              <w:spacing w:after="0" w:line="179" w:lineRule="exact"/>
              <w:ind w:left="95" w:right="-20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  <w:r w:rsidRPr="00183F3E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Same Day:</w:t>
            </w:r>
          </w:p>
          <w:p w:rsidR="00936CB9" w:rsidRDefault="00936CB9" w:rsidP="00936CB9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“SDCL”</w:t>
            </w:r>
          </w:p>
          <w:p w:rsidR="00936CB9" w:rsidRDefault="00936CB9" w:rsidP="00936CB9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36CB9" w:rsidRPr="00183F3E" w:rsidRDefault="00936CB9" w:rsidP="00936CB9">
            <w:pPr>
              <w:spacing w:before="1" w:after="0" w:line="240" w:lineRule="exac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183F3E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 Urgent:</w:t>
            </w:r>
          </w:p>
          <w:p w:rsidR="00936CB9" w:rsidRDefault="00936CB9" w:rsidP="00936CB9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Data accepted and ignored</w:t>
            </w:r>
          </w:p>
          <w:p w:rsidR="00936CB9" w:rsidRPr="00244821" w:rsidRDefault="00936CB9" w:rsidP="00936CB9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936CB9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936CB9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936CB9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936CB9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F2410" w:rsidRPr="00244821" w:rsidRDefault="002C7409" w:rsidP="00DE28B6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66ED9" w:rsidRPr="00244821" w:rsidRDefault="00F66ED9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ind w:left="95" w:right="243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4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Default="009F2410" w:rsidP="00EF16B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714137" w:rsidRPr="009A7B53" w:rsidRDefault="00714137" w:rsidP="00714137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</w:t>
            </w:r>
            <w:r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:rsidR="00714137" w:rsidRPr="00244821" w:rsidRDefault="00714137" w:rsidP="00EF16B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9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  <w:shd w:val="clear" w:color="auto" w:fill="DAEEF3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183F3E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F66ED9" w:rsidRPr="00244821" w:rsidRDefault="00F66ED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183F3E" w:rsidRPr="00244821" w:rsidRDefault="00183F3E" w:rsidP="00183F3E">
            <w:pPr>
              <w:spacing w:after="0" w:line="240" w:lineRule="auto"/>
              <w:ind w:left="97" w:right="10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5C1D22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Important:</w:t>
            </w:r>
          </w:p>
          <w:p w:rsidR="00183F3E" w:rsidRPr="005C1D22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5C1D22">
              <w:rPr>
                <w:rFonts w:ascii="Verdana" w:hAnsi="Verdana"/>
                <w:sz w:val="16"/>
                <w:szCs w:val="16"/>
              </w:rPr>
              <w:t xml:space="preserve">&lt;InstdAmt Ccy="AAA"&gt; </w:t>
            </w:r>
          </w:p>
          <w:p w:rsidR="00183F3E" w:rsidRPr="005C1D22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F66ED9" w:rsidRPr="00244821" w:rsidRDefault="00F66ED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183F3E" w:rsidRPr="00244821" w:rsidRDefault="00183F3E" w:rsidP="00183F3E">
            <w:pPr>
              <w:spacing w:after="0" w:line="240" w:lineRule="auto"/>
              <w:ind w:left="97" w:right="2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into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183F3E" w:rsidRPr="00244821" w:rsidRDefault="00183F3E" w:rsidP="00183F3E">
            <w:pPr>
              <w:spacing w:after="0" w:line="240" w:lineRule="auto"/>
              <w:ind w:left="97" w:right="3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384C1C">
              <w:rPr>
                <w:rFonts w:ascii="Verdana" w:hAnsi="Verdana" w:cs="Arial"/>
                <w:sz w:val="16"/>
                <w:szCs w:val="16"/>
              </w:rPr>
              <w:t xml:space="preserve">2.45 + 2.46 </w:t>
            </w:r>
            <w:r>
              <w:rPr>
                <w:rFonts w:ascii="Verdana" w:hAnsi="Verdana" w:cs="Arial"/>
                <w:sz w:val="16"/>
                <w:szCs w:val="16"/>
              </w:rPr>
              <w:t>are</w:t>
            </w:r>
            <w:r w:rsidRPr="00384C1C">
              <w:rPr>
                <w:rFonts w:ascii="Verdana" w:hAnsi="Verdana" w:cs="Arial"/>
                <w:sz w:val="16"/>
                <w:szCs w:val="16"/>
              </w:rPr>
              <w:t xml:space="preserve"> used for exchange</w:t>
            </w:r>
          </w:p>
        </w:tc>
      </w:tr>
      <w:tr w:rsidR="009F2410" w:rsidRPr="00244821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2C7409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66ED9" w:rsidRPr="00244821" w:rsidRDefault="00F66ED9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2C740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183F3E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 w:cs="Arial"/>
                <w:sz w:val="16"/>
                <w:szCs w:val="16"/>
                <w:lang w:val="en-US"/>
              </w:rPr>
              <w:t>This will overwrite 2.24</w:t>
            </w:r>
          </w:p>
          <w:p w:rsidR="00183F3E" w:rsidRPr="00D411D3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83F3E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SHAR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(Shared)</w:t>
            </w:r>
          </w:p>
          <w:p w:rsidR="00183F3E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DEBT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Debtor)</w:t>
            </w:r>
          </w:p>
          <w:p w:rsidR="00183F3E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CRED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Creditor)</w:t>
            </w:r>
          </w:p>
          <w:p w:rsidR="009F2410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SLEV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(Service level)</w:t>
            </w:r>
          </w:p>
        </w:tc>
      </w:tr>
      <w:tr w:rsidR="00183F3E" w:rsidRPr="00244821" w:rsidTr="0019270C">
        <w:tc>
          <w:tcPr>
            <w:tcW w:w="815" w:type="dxa"/>
            <w:shd w:val="clear" w:color="auto" w:fill="DAEEF3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r.</w:t>
            </w:r>
          </w:p>
        </w:tc>
        <w:tc>
          <w:tcPr>
            <w:tcW w:w="2504" w:type="dxa"/>
          </w:tcPr>
          <w:p w:rsidR="00183F3E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183F3E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183F3E" w:rsidRPr="00D411D3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23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  <w:shd w:val="clear" w:color="auto" w:fill="DAEEF3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its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183F3E" w:rsidRPr="00244821" w:rsidRDefault="00183F3E" w:rsidP="00183F3E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7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71413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97" w:right="4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F66ED9" w:rsidRDefault="00F66ED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9F2410" w:rsidRPr="00244821" w:rsidRDefault="009F2410" w:rsidP="00DE28B6">
            <w:pPr>
              <w:spacing w:after="0" w:line="240" w:lineRule="auto"/>
              <w:ind w:left="97" w:right="18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lrS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97" w:right="23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lrS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134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3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F66ED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m, in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66ED9" w:rsidP="00DE28B6">
            <w:pPr>
              <w:spacing w:after="0" w:line="240" w:lineRule="auto"/>
              <w:ind w:right="7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  <w:shd w:val="clear" w:color="auto" w:fill="DAEEF3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183F3E" w:rsidRPr="00244821" w:rsidRDefault="00183F3E" w:rsidP="00183F3E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54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109" w:right="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183F3E" w:rsidRPr="00244821" w:rsidRDefault="00183F3E" w:rsidP="00183F3E">
            <w:pPr>
              <w:spacing w:after="0" w:line="240" w:lineRule="auto"/>
              <w:ind w:left="109" w:right="23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83F3E" w:rsidRPr="00244821" w:rsidRDefault="002C7409" w:rsidP="00183F3E">
            <w:pPr>
              <w:spacing w:after="0" w:line="240" w:lineRule="auto"/>
              <w:ind w:right="77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109" w:right="77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  <w:shd w:val="clear" w:color="auto" w:fill="DAEEF3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  <w:shd w:val="clear" w:color="auto" w:fill="DAEEF3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183F3E" w:rsidRPr="00244821" w:rsidRDefault="00183F3E" w:rsidP="00183F3E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83F3E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R7</w:t>
            </w:r>
          </w:p>
          <w:p w:rsidR="00183F3E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2.80 is present, then “CHK” in 2.2 is not allowed</w:t>
            </w:r>
          </w:p>
          <w:p w:rsidR="00183F3E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83F3E" w:rsidRDefault="00183F3E" w:rsidP="00183F3E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183F3E" w:rsidRDefault="00183F3E" w:rsidP="00183F3E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2.80 must be present</w:t>
            </w:r>
          </w:p>
          <w:p w:rsidR="00183F3E" w:rsidRDefault="00183F3E" w:rsidP="00183F3E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“TRF” and 2.79 is not present.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F66ED9" w:rsidRPr="00244821" w:rsidRDefault="00F66ED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6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38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F66ED9" w:rsidRPr="00244821" w:rsidRDefault="00F66ED9" w:rsidP="00DE28B6">
            <w:pPr>
              <w:spacing w:after="0" w:line="240" w:lineRule="auto"/>
              <w:ind w:right="38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rPr>
                <w:rFonts w:ascii="Verdana" w:hAnsi="Verdana" w:cs="Arial"/>
                <w:sz w:val="16"/>
                <w:szCs w:val="16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count no.</w:t>
            </w: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83F3E" w:rsidRPr="00244821" w:rsidRDefault="002C7409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244821" w:rsidTr="0019270C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83F3E" w:rsidRPr="00244821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83F3E" w:rsidRPr="00244821" w:rsidRDefault="00183F3E" w:rsidP="00183F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83F3E" w:rsidRPr="00244821" w:rsidRDefault="00F66ED9" w:rsidP="00183F3E">
            <w:pPr>
              <w:spacing w:after="0" w:line="240" w:lineRule="auto"/>
              <w:ind w:right="15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83F3E" w:rsidRPr="00244821" w:rsidRDefault="00183F3E" w:rsidP="00183F3E">
            <w:pPr>
              <w:spacing w:after="0" w:line="240" w:lineRule="auto"/>
              <w:ind w:left="97" w:right="15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 xml:space="preserve">    ”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BBAN</w:t>
            </w:r>
            <w:r>
              <w:rPr>
                <w:rFonts w:ascii="Verdana" w:hAnsi="Verdana" w:cs="Arial"/>
                <w:spacing w:val="-1"/>
                <w:sz w:val="16"/>
                <w:szCs w:val="16"/>
              </w:rPr>
              <w:t>”</w:t>
            </w:r>
          </w:p>
        </w:tc>
      </w:tr>
      <w:tr w:rsidR="009F2410" w:rsidRPr="00102DEE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102DE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02DEE" w:rsidRDefault="00102DEE" w:rsidP="0024779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F66ED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102DEE" w:rsidRDefault="009F2410" w:rsidP="00DE28B6">
            <w:pPr>
              <w:spacing w:after="0" w:line="240" w:lineRule="auto"/>
              <w:ind w:left="95" w:right="103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83F3E" w:rsidRPr="00102DEE" w:rsidTr="003B627D">
        <w:tc>
          <w:tcPr>
            <w:tcW w:w="815" w:type="dxa"/>
          </w:tcPr>
          <w:p w:rsidR="00183F3E" w:rsidRPr="00244821" w:rsidRDefault="00183F3E" w:rsidP="00183F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2.85</w:t>
            </w:r>
          </w:p>
        </w:tc>
        <w:tc>
          <w:tcPr>
            <w:tcW w:w="569" w:type="dxa"/>
          </w:tcPr>
          <w:p w:rsidR="00183F3E" w:rsidRDefault="00183F3E" w:rsidP="00183F3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969" w:type="dxa"/>
          </w:tcPr>
          <w:p w:rsidR="00183F3E" w:rsidRPr="00BB1857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+++InstructionForDebtorAgent </w:t>
            </w:r>
          </w:p>
        </w:tc>
        <w:tc>
          <w:tcPr>
            <w:tcW w:w="1701" w:type="dxa"/>
          </w:tcPr>
          <w:p w:rsidR="00183F3E" w:rsidRPr="00BB1857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&lt;InstrForDbtrAgt&gt; </w:t>
            </w:r>
          </w:p>
        </w:tc>
        <w:tc>
          <w:tcPr>
            <w:tcW w:w="709" w:type="dxa"/>
          </w:tcPr>
          <w:p w:rsidR="00183F3E" w:rsidRPr="00BB1857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[0..1] </w:t>
            </w:r>
          </w:p>
        </w:tc>
        <w:tc>
          <w:tcPr>
            <w:tcW w:w="1843" w:type="dxa"/>
          </w:tcPr>
          <w:p w:rsidR="00183F3E" w:rsidRPr="00BB1857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Max140Text </w:t>
            </w:r>
          </w:p>
        </w:tc>
        <w:tc>
          <w:tcPr>
            <w:tcW w:w="1701" w:type="dxa"/>
          </w:tcPr>
          <w:p w:rsidR="00183F3E" w:rsidRPr="00BB1857" w:rsidRDefault="002C7409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183F3E" w:rsidRPr="00BB1857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BB1857">
              <w:rPr>
                <w:rFonts w:ascii="Verdana" w:hAnsi="Verdana"/>
                <w:sz w:val="16"/>
                <w:szCs w:val="16"/>
                <w:lang w:val="en-US"/>
              </w:rPr>
              <w:t xml:space="preserve">Further information related to the processing of the payment instruction that may need to be acted upon by the debtor agent, depending on agreement between debtor and the debtor agent. </w:t>
            </w:r>
          </w:p>
        </w:tc>
        <w:tc>
          <w:tcPr>
            <w:tcW w:w="2504" w:type="dxa"/>
          </w:tcPr>
          <w:p w:rsidR="00183F3E" w:rsidRPr="00BB1857" w:rsidRDefault="00183F3E" w:rsidP="00183F3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Used for transfercodes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102DEE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F66ED9" w:rsidRPr="00244821" w:rsidRDefault="002C7409" w:rsidP="00F66ED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</w:p>
          <w:p w:rsidR="009F2410" w:rsidRPr="00244821" w:rsidRDefault="009F2410" w:rsidP="00DE28B6">
            <w:pPr>
              <w:spacing w:after="0" w:line="240" w:lineRule="auto"/>
              <w:ind w:left="97" w:right="5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mer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agree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9546E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F66ED9" w:rsidRPr="00244821" w:rsidRDefault="00F66ED9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58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66ED9" w:rsidRPr="00244821" w:rsidRDefault="00F66ED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</w:tcPr>
          <w:p w:rsidR="0019270C" w:rsidRPr="00244821" w:rsidRDefault="0019270C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2C7409" w:rsidP="00DE28B6">
            <w:pPr>
              <w:spacing w:after="0" w:line="240" w:lineRule="auto"/>
              <w:ind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19270C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2C7409" w:rsidP="00DE28B6">
            <w:pPr>
              <w:spacing w:after="0" w:line="240" w:lineRule="auto"/>
              <w:ind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2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m.</w:t>
            </w:r>
          </w:p>
          <w:p w:rsidR="00F66ED9" w:rsidRPr="00244821" w:rsidRDefault="00F66ED9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504" w:type="dxa"/>
          </w:tcPr>
          <w:p w:rsidR="009F2410" w:rsidRPr="0019270C" w:rsidRDefault="0098465A" w:rsidP="0019270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41</w:t>
            </w:r>
            <w:r w:rsidR="00183F3E">
              <w:rPr>
                <w:rFonts w:ascii="Verdana" w:hAnsi="Verdana" w:cs="Arial"/>
                <w:sz w:val="16"/>
                <w:szCs w:val="16"/>
              </w:rPr>
              <w:t xml:space="preserve"> lines each 35 char</w:t>
            </w: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19270C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19270C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9270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2</w:t>
            </w:r>
            <w:r w:rsidRPr="0019270C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</w:t>
            </w:r>
            <w:r w:rsidRPr="0019270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10</w:t>
            </w:r>
            <w:r w:rsidRPr="0019270C">
              <w:rPr>
                <w:rFonts w:ascii="Verdana" w:hAnsi="Verdana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569" w:type="dxa"/>
          </w:tcPr>
          <w:p w:rsidR="009F2410" w:rsidRPr="0019270C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19270C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19270C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9270C">
              <w:rPr>
                <w:rFonts w:ascii="Verdana" w:hAnsi="Verdana" w:cs="Arial"/>
                <w:sz w:val="16"/>
                <w:szCs w:val="16"/>
                <w:lang w:val="en-US"/>
              </w:rPr>
              <w:t>+</w:t>
            </w:r>
            <w:r w:rsidRPr="0019270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+</w:t>
            </w:r>
            <w:r w:rsidRPr="0019270C">
              <w:rPr>
                <w:rFonts w:ascii="Verdana" w:hAnsi="Verdana" w:cs="Arial"/>
                <w:sz w:val="16"/>
                <w:szCs w:val="16"/>
                <w:lang w:val="en-US"/>
              </w:rPr>
              <w:t>+</w:t>
            </w:r>
            <w:r w:rsidRPr="0019270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+</w:t>
            </w:r>
            <w:r w:rsidRPr="0019270C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19270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19270C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19270C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19270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ure</w:t>
            </w:r>
            <w:r w:rsidRPr="0019270C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</w:tc>
        <w:tc>
          <w:tcPr>
            <w:tcW w:w="1701" w:type="dxa"/>
          </w:tcPr>
          <w:p w:rsidR="009F2410" w:rsidRPr="0019270C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19270C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9270C">
              <w:rPr>
                <w:rFonts w:ascii="Verdana" w:hAnsi="Verdana" w:cs="Arial"/>
                <w:sz w:val="16"/>
                <w:szCs w:val="16"/>
                <w:lang w:val="en-US"/>
              </w:rPr>
              <w:t>&lt;S</w:t>
            </w:r>
            <w:r w:rsidRPr="0019270C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270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rd</w:t>
            </w:r>
            <w:r w:rsidRPr="0019270C">
              <w:rPr>
                <w:rFonts w:ascii="Verdana" w:hAnsi="Verdana" w:cs="Arial"/>
                <w:sz w:val="16"/>
                <w:szCs w:val="16"/>
                <w:lang w:val="en-US"/>
              </w:rPr>
              <w:t>&gt;</w:t>
            </w:r>
          </w:p>
        </w:tc>
        <w:tc>
          <w:tcPr>
            <w:tcW w:w="709" w:type="dxa"/>
          </w:tcPr>
          <w:p w:rsidR="009F2410" w:rsidRPr="0019270C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19270C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9270C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[</w:t>
            </w:r>
            <w:r w:rsidRPr="0019270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0</w:t>
            </w:r>
            <w:r w:rsidRPr="0019270C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..</w:t>
            </w:r>
            <w:r w:rsidRPr="0019270C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19270C">
              <w:rPr>
                <w:rFonts w:ascii="Verdana" w:hAnsi="Verdana" w:cs="Arial"/>
                <w:sz w:val="16"/>
                <w:szCs w:val="16"/>
                <w:lang w:val="en-US"/>
              </w:rPr>
              <w:t>]</w:t>
            </w:r>
          </w:p>
        </w:tc>
        <w:tc>
          <w:tcPr>
            <w:tcW w:w="1843" w:type="dxa"/>
          </w:tcPr>
          <w:p w:rsidR="009F2410" w:rsidRPr="0019270C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19270C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9270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</w:t>
            </w:r>
            <w:r w:rsidRPr="0019270C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19270C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ponen</w:t>
            </w:r>
            <w:r w:rsidRPr="0019270C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Default="009F2410" w:rsidP="00DE28B6">
            <w:pPr>
              <w:spacing w:after="0" w:line="240" w:lineRule="auto"/>
              <w:ind w:left="97" w:right="12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66ED9" w:rsidRPr="00244821" w:rsidRDefault="00F66ED9" w:rsidP="00DE28B6">
            <w:pPr>
              <w:spacing w:after="0" w:line="240" w:lineRule="auto"/>
              <w:ind w:left="97" w:right="12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erredDo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66ED9" w:rsidRDefault="00F66ED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2C740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</w:tcPr>
          <w:p w:rsidR="0019270C" w:rsidRPr="00244821" w:rsidRDefault="0019270C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B004F8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66ED9" w:rsidRDefault="00F66ED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2C740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45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B004F8" w:rsidRPr="009B0330" w:rsidRDefault="00B004F8" w:rsidP="00B004F8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DEBI </w:t>
            </w:r>
          </w:p>
          <w:p w:rsidR="00B004F8" w:rsidRDefault="00B004F8" w:rsidP="00B004F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(Debtors Id of the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Payment)</w:t>
            </w:r>
          </w:p>
          <w:p w:rsidR="00B004F8" w:rsidRPr="009B0330" w:rsidRDefault="00B004F8" w:rsidP="00B004F8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PRIM </w:t>
            </w:r>
          </w:p>
          <w:p w:rsidR="00B004F8" w:rsidRDefault="00B004F8" w:rsidP="00B004F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(PrimaryReference)</w:t>
            </w:r>
          </w:p>
          <w:p w:rsidR="00B004F8" w:rsidRPr="009B0330" w:rsidRDefault="00B004F8" w:rsidP="00B004F8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CRED </w:t>
            </w:r>
          </w:p>
          <w:p w:rsidR="00B004F8" w:rsidRPr="009B0330" w:rsidRDefault="00B004F8" w:rsidP="00B004F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(Creditors Id of debtor)</w:t>
            </w:r>
          </w:p>
          <w:p w:rsidR="009F2410" w:rsidRPr="00B004F8" w:rsidRDefault="009F2410" w:rsidP="00DE28B6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4779D" w:rsidRDefault="0024779D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9F2410" w:rsidRPr="00244821" w:rsidRDefault="009F2410" w:rsidP="00DE28B6">
            <w:pPr>
              <w:spacing w:after="0" w:line="240" w:lineRule="auto"/>
              <w:ind w:left="97" w:right="43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13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19270C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2C740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504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9F2410" w:rsidRPr="00244821" w:rsidRDefault="009F2410">
      <w:pPr>
        <w:rPr>
          <w:rFonts w:ascii="Verdana" w:hAnsi="Verdana"/>
          <w:sz w:val="16"/>
          <w:szCs w:val="16"/>
        </w:rPr>
      </w:pPr>
    </w:p>
    <w:sectPr w:rsidR="009F2410" w:rsidRPr="00244821" w:rsidSect="009F2410">
      <w:headerReference w:type="default" r:id="rId8"/>
      <w:footerReference w:type="default" r:id="rId9"/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710" w:rsidRDefault="00527710" w:rsidP="00B004F8">
      <w:pPr>
        <w:spacing w:after="0" w:line="240" w:lineRule="auto"/>
      </w:pPr>
      <w:r>
        <w:separator/>
      </w:r>
    </w:p>
  </w:endnote>
  <w:endnote w:type="continuationSeparator" w:id="0">
    <w:p w:rsidR="00527710" w:rsidRDefault="00527710" w:rsidP="00B00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C55" w:rsidRDefault="00286C5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1BC1">
      <w:rPr>
        <w:noProof/>
      </w:rPr>
      <w:t>2</w:t>
    </w:r>
    <w:r>
      <w:fldChar w:fldCharType="end"/>
    </w:r>
  </w:p>
  <w:p w:rsidR="00286C55" w:rsidRDefault="00286C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710" w:rsidRDefault="00527710" w:rsidP="00B004F8">
      <w:pPr>
        <w:spacing w:after="0" w:line="240" w:lineRule="auto"/>
      </w:pPr>
      <w:r>
        <w:separator/>
      </w:r>
    </w:p>
  </w:footnote>
  <w:footnote w:type="continuationSeparator" w:id="0">
    <w:p w:rsidR="00527710" w:rsidRDefault="00527710" w:rsidP="00B00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C55" w:rsidRDefault="00861BC1">
    <w:pPr>
      <w:pStyle w:val="Header"/>
    </w:pPr>
    <w:r>
      <w:rPr>
        <w:noProof/>
        <w:lang w:eastAsia="da-DK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118110</wp:posOffset>
          </wp:positionH>
          <wp:positionV relativeFrom="paragraph">
            <wp:posOffset>-240665</wp:posOffset>
          </wp:positionV>
          <wp:extent cx="1217295" cy="365760"/>
          <wp:effectExtent l="0" t="0" r="0" b="0"/>
          <wp:wrapNone/>
          <wp:docPr id="1" name="Bille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23B72"/>
    <w:multiLevelType w:val="hybridMultilevel"/>
    <w:tmpl w:val="99C6AE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10"/>
    <w:rsid w:val="00064FB1"/>
    <w:rsid w:val="00073C58"/>
    <w:rsid w:val="000E5EB2"/>
    <w:rsid w:val="000F7CA2"/>
    <w:rsid w:val="00102DEE"/>
    <w:rsid w:val="00183F3E"/>
    <w:rsid w:val="0019270C"/>
    <w:rsid w:val="001C2559"/>
    <w:rsid w:val="00244821"/>
    <w:rsid w:val="0024779D"/>
    <w:rsid w:val="00263EEA"/>
    <w:rsid w:val="00286C55"/>
    <w:rsid w:val="00295BB9"/>
    <w:rsid w:val="002C7409"/>
    <w:rsid w:val="003B627D"/>
    <w:rsid w:val="003F2D9C"/>
    <w:rsid w:val="00405EEC"/>
    <w:rsid w:val="00527710"/>
    <w:rsid w:val="005305DD"/>
    <w:rsid w:val="00604844"/>
    <w:rsid w:val="006738F8"/>
    <w:rsid w:val="00714137"/>
    <w:rsid w:val="007326DD"/>
    <w:rsid w:val="007E4636"/>
    <w:rsid w:val="007F24A7"/>
    <w:rsid w:val="00822186"/>
    <w:rsid w:val="00845375"/>
    <w:rsid w:val="00861BC1"/>
    <w:rsid w:val="008A5848"/>
    <w:rsid w:val="008A653E"/>
    <w:rsid w:val="00936CB9"/>
    <w:rsid w:val="009546E4"/>
    <w:rsid w:val="0098465A"/>
    <w:rsid w:val="009A44FC"/>
    <w:rsid w:val="009A482A"/>
    <w:rsid w:val="009F2410"/>
    <w:rsid w:val="00A47CFC"/>
    <w:rsid w:val="00A8455D"/>
    <w:rsid w:val="00AE42BA"/>
    <w:rsid w:val="00B004F8"/>
    <w:rsid w:val="00B17DDB"/>
    <w:rsid w:val="00D56DE5"/>
    <w:rsid w:val="00D64A93"/>
    <w:rsid w:val="00DE28B6"/>
    <w:rsid w:val="00E60BC2"/>
    <w:rsid w:val="00EB016E"/>
    <w:rsid w:val="00EE6CCC"/>
    <w:rsid w:val="00EF16B9"/>
    <w:rsid w:val="00F03760"/>
    <w:rsid w:val="00F13B8D"/>
    <w:rsid w:val="00F66ED9"/>
    <w:rsid w:val="00FF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F3191607-DDF3-4196-A7EA-8BB518379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41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F2410"/>
    <w:pPr>
      <w:keepNext/>
      <w:spacing w:before="280" w:after="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2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F241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semiHidden/>
    <w:rsid w:val="009F24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241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9F2410"/>
    <w:rPr>
      <w:rFonts w:ascii="Calibri" w:eastAsia="Calibri" w:hAnsi="Calibri" w:cs="Times New Roman"/>
    </w:rPr>
  </w:style>
  <w:style w:type="character" w:customStyle="1" w:styleId="Heading1Char">
    <w:name w:val="Heading 1 Char"/>
    <w:link w:val="Heading1"/>
    <w:rsid w:val="009F2410"/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paragraph" w:customStyle="1" w:styleId="Default">
    <w:name w:val="Default"/>
    <w:rsid w:val="00B004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46E54-5CE9-45EC-9D35-C0E0582E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3CBA802.dotm</Template>
  <TotalTime>0</TotalTime>
  <Pages>4</Pages>
  <Words>3697</Words>
  <Characters>22558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Bankdata</Company>
  <LinksUpToDate>false</LinksUpToDate>
  <CharactersWithSpaces>26203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bdumrs</dc:creator>
  <cp:keywords/>
  <cp:lastModifiedBy>Kim Brun Jørgensen</cp:lastModifiedBy>
  <cp:revision>2</cp:revision>
  <dcterms:created xsi:type="dcterms:W3CDTF">2021-01-27T13:54:00Z</dcterms:created>
  <dcterms:modified xsi:type="dcterms:W3CDTF">2021-01-27T13:54:00Z</dcterms:modified>
</cp:coreProperties>
</file>